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7F92B5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11331E">
        <w:rPr>
          <w:rFonts w:cs="Arial"/>
          <w:noProof w:val="0"/>
          <w:sz w:val="22"/>
          <w:szCs w:val="22"/>
        </w:rPr>
        <w:t>044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3B1FE1" w:rsidRPr="003B1FE1">
        <w:rPr>
          <w:rFonts w:ascii="Arial" w:hAnsi="Arial" w:cs="Arial"/>
          <w:b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sz w:val="22"/>
          <w:szCs w:val="22"/>
        </w:rPr>
        <w:t xml:space="preserve">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eNS_Ph2,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eNPN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eNS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D59B8"/>
    <w:rsid w:val="007F4F92"/>
    <w:rsid w:val="008D772F"/>
    <w:rsid w:val="0099764C"/>
    <w:rsid w:val="009B1DAD"/>
    <w:rsid w:val="00A53463"/>
    <w:rsid w:val="00B71A6C"/>
    <w:rsid w:val="00B97703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2021-11-17T14:07:00Z</dcterms:created>
  <dcterms:modified xsi:type="dcterms:W3CDTF">2021-11-17T14:07:00Z</dcterms:modified>
</cp:coreProperties>
</file>